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3D3BAF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3D3BAF">
        <w:rPr>
          <w:bCs/>
          <w:noProof w:val="0"/>
          <w:sz w:val="24"/>
          <w:szCs w:val="24"/>
        </w:rPr>
        <w:t>3</w:t>
      </w:r>
      <w:r w:rsidR="00A75156">
        <w:rPr>
          <w:bCs/>
          <w:noProof w:val="0"/>
          <w:sz w:val="24"/>
          <w:szCs w:val="24"/>
        </w:rPr>
        <w:t>747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Rapporteur</w:t>
      </w:r>
      <w:proofErr w:type="spellEnd"/>
      <w:r>
        <w:rPr>
          <w:rFonts w:ascii="Arial" w:hAnsi="Arial" w:cs="Arial"/>
          <w:b/>
          <w:bCs/>
          <w:sz w:val="24"/>
        </w:rPr>
        <w:t xml:space="preserve">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1747">
        <w:rPr>
          <w:rFonts w:ascii="Arial" w:hAnsi="Arial" w:cs="Arial"/>
          <w:b/>
          <w:bCs/>
          <w:sz w:val="24"/>
        </w:rPr>
        <w:t xml:space="preserve">TS 37.340 – </w:t>
      </w:r>
      <w:r w:rsidR="00DF1446">
        <w:rPr>
          <w:rFonts w:ascii="Arial" w:hAnsi="Arial" w:cs="Arial"/>
          <w:b/>
          <w:bCs/>
          <w:sz w:val="24"/>
        </w:rPr>
        <w:t>Initial Text Proposal</w:t>
      </w:r>
    </w:p>
    <w:p w:rsidR="003D3BAF" w:rsidRDefault="003D3BAF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 xml:space="preserve">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</w:p>
    <w:p w:rsidR="00BA1747" w:rsidRDefault="00BA1747" w:rsidP="00673CFB">
      <w:r>
        <w:t xml:space="preserve">The attached document provides </w:t>
      </w:r>
      <w:r w:rsidR="00DF1446">
        <w:t>an initial Text Proposal fo</w:t>
      </w:r>
      <w:r w:rsidR="00A75156">
        <w:t>r TS 37.340 (with respect to R2-1703242 a few additional RAN2 agreements have been reflected in the TP).</w:t>
      </w:r>
    </w:p>
    <w:sectPr w:rsidR="00BA1747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72B" w:rsidRDefault="00E7372B">
      <w:r>
        <w:separator/>
      </w:r>
    </w:p>
  </w:endnote>
  <w:endnote w:type="continuationSeparator" w:id="0">
    <w:p w:rsidR="00E7372B" w:rsidRDefault="00E73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72B" w:rsidRDefault="00E7372B">
      <w:r>
        <w:separator/>
      </w:r>
    </w:p>
  </w:footnote>
  <w:footnote w:type="continuationSeparator" w:id="0">
    <w:p w:rsidR="00E7372B" w:rsidRDefault="00E737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2F3BD5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D3BAF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2AD3"/>
    <w:rsid w:val="00925AD4"/>
    <w:rsid w:val="00925CD6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75156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83470"/>
    <w:rsid w:val="00BA1747"/>
    <w:rsid w:val="00BE718B"/>
    <w:rsid w:val="00BF45DF"/>
    <w:rsid w:val="00C12B51"/>
    <w:rsid w:val="00C24650"/>
    <w:rsid w:val="00C32298"/>
    <w:rsid w:val="00C33079"/>
    <w:rsid w:val="00C6185D"/>
    <w:rsid w:val="00C73DA9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42E7C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1446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372B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DC187-4866-4AF1-B760-84D8FC68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395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</cp:lastModifiedBy>
  <cp:revision>2</cp:revision>
  <dcterms:created xsi:type="dcterms:W3CDTF">2017-03-29T13:27:00Z</dcterms:created>
  <dcterms:modified xsi:type="dcterms:W3CDTF">2017-03-29T13:27:00Z</dcterms:modified>
</cp:coreProperties>
</file>